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C3E" w:rsidRPr="00953E0C" w:rsidRDefault="00CC1C3E" w:rsidP="00953E0C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Приложение 8. </w:t>
      </w:r>
    </w:p>
    <w:p w:rsidR="00CC1C3E" w:rsidRPr="00953E0C" w:rsidRDefault="00CC1C3E" w:rsidP="00953E0C">
      <w:pPr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53E0C">
        <w:rPr>
          <w:rFonts w:ascii="Times New Roman" w:hAnsi="Times New Roman"/>
          <w:b/>
          <w:sz w:val="28"/>
          <w:szCs w:val="28"/>
          <w:u w:val="single"/>
        </w:rPr>
        <w:t xml:space="preserve"> Сочинение-киносценарий по произведению Д.Лондона «Любовь к жизни»  Марковой Валентины, 6 класс 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Общий план. </w:t>
      </w:r>
      <w:r w:rsidRPr="00953E0C">
        <w:rPr>
          <w:rFonts w:ascii="Times New Roman" w:hAnsi="Times New Roman"/>
          <w:sz w:val="28"/>
          <w:szCs w:val="28"/>
        </w:rPr>
        <w:t>Северная природа. Земля местами покрыта снегом. (Спокойная музыка)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>Появляется название</w:t>
      </w:r>
      <w:r w:rsidRPr="00953E0C">
        <w:rPr>
          <w:rFonts w:ascii="Times New Roman" w:hAnsi="Times New Roman"/>
          <w:sz w:val="28"/>
          <w:szCs w:val="28"/>
        </w:rPr>
        <w:t>.  Любовь к жизни. (Музыка становится тревожной. Звучит постоянно)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>Действующие лица.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sz w:val="28"/>
          <w:szCs w:val="28"/>
        </w:rPr>
        <w:t>Человек – главный герой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sz w:val="28"/>
          <w:szCs w:val="28"/>
        </w:rPr>
        <w:t>Волк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sz w:val="28"/>
          <w:szCs w:val="28"/>
        </w:rPr>
        <w:t>Билл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sz w:val="28"/>
          <w:szCs w:val="28"/>
        </w:rPr>
        <w:t>Другие люди – спутники.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Крупный план. </w:t>
      </w:r>
      <w:r w:rsidRPr="00953E0C">
        <w:rPr>
          <w:rFonts w:ascii="Times New Roman" w:hAnsi="Times New Roman"/>
          <w:sz w:val="28"/>
          <w:szCs w:val="28"/>
        </w:rPr>
        <w:t xml:space="preserve">Человек лежит на плоском камне. Он приходит в сознание. Яркое солнце светит и согревает его жалкое худое  тело. Одежда изорвана, он лохматый грязный, ноги обмотаны кусками одеяла. 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Закадровый текст. </w:t>
      </w:r>
      <w:r w:rsidRPr="00953E0C">
        <w:rPr>
          <w:rFonts w:ascii="Times New Roman" w:hAnsi="Times New Roman"/>
          <w:sz w:val="28"/>
          <w:szCs w:val="28"/>
        </w:rPr>
        <w:t>Хороший день! – подумал я.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sz w:val="28"/>
          <w:szCs w:val="28"/>
        </w:rPr>
        <w:t xml:space="preserve">Человек делает усилие и поворачивается на другой бок. 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>Общий план</w:t>
      </w:r>
      <w:r w:rsidRPr="00953E0C">
        <w:rPr>
          <w:rFonts w:ascii="Times New Roman" w:hAnsi="Times New Roman"/>
          <w:sz w:val="28"/>
          <w:szCs w:val="28"/>
        </w:rPr>
        <w:t>. Речка, впадающая в блистающее море. Корабль в море.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Человек. </w:t>
      </w:r>
      <w:r w:rsidRPr="00953E0C">
        <w:rPr>
          <w:rFonts w:ascii="Times New Roman" w:hAnsi="Times New Roman"/>
          <w:sz w:val="28"/>
          <w:szCs w:val="28"/>
        </w:rPr>
        <w:t>Мне это кажется. Опять видения.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>Крупный план.</w:t>
      </w:r>
      <w:r w:rsidRPr="00953E0C">
        <w:rPr>
          <w:rFonts w:ascii="Times New Roman" w:hAnsi="Times New Roman"/>
          <w:sz w:val="28"/>
          <w:szCs w:val="28"/>
        </w:rPr>
        <w:t xml:space="preserve"> За спиной человека, в двадцати шагах лежит волк. Уши волка не торчат, глаза мутные, налитые кровью, язык нездорового цвета высунут. Он всё время чихает и кашляет.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Человек. </w:t>
      </w:r>
      <w:r w:rsidRPr="00953E0C">
        <w:rPr>
          <w:rFonts w:ascii="Times New Roman" w:hAnsi="Times New Roman"/>
          <w:i/>
          <w:sz w:val="28"/>
          <w:szCs w:val="28"/>
        </w:rPr>
        <w:t>(волку)</w:t>
      </w:r>
      <w:r w:rsidRPr="00953E0C">
        <w:rPr>
          <w:rFonts w:ascii="Times New Roman" w:hAnsi="Times New Roman"/>
          <w:b/>
          <w:sz w:val="28"/>
          <w:szCs w:val="28"/>
        </w:rPr>
        <w:t xml:space="preserve"> </w:t>
      </w:r>
      <w:r w:rsidRPr="00953E0C">
        <w:rPr>
          <w:rFonts w:ascii="Times New Roman" w:hAnsi="Times New Roman"/>
          <w:sz w:val="28"/>
          <w:szCs w:val="28"/>
        </w:rPr>
        <w:t>Ждёшь, когда я умру? Нет, не дождёшься</w:t>
      </w:r>
      <w:r w:rsidRPr="00953E0C">
        <w:rPr>
          <w:rFonts w:ascii="Times New Roman" w:hAnsi="Times New Roman"/>
          <w:b/>
          <w:sz w:val="28"/>
          <w:szCs w:val="28"/>
        </w:rPr>
        <w:t xml:space="preserve">! </w:t>
      </w:r>
      <w:r w:rsidRPr="00953E0C">
        <w:rPr>
          <w:rFonts w:ascii="Times New Roman" w:hAnsi="Times New Roman"/>
          <w:i/>
          <w:sz w:val="28"/>
          <w:szCs w:val="28"/>
        </w:rPr>
        <w:t xml:space="preserve">(поворачивается к морю) </w:t>
      </w:r>
      <w:r w:rsidRPr="00953E0C">
        <w:rPr>
          <w:rFonts w:ascii="Times New Roman" w:hAnsi="Times New Roman"/>
          <w:sz w:val="28"/>
          <w:szCs w:val="28"/>
        </w:rPr>
        <w:t xml:space="preserve">Нет! Это не видение. Теперь я всё понял. Это блистающее море – Ледовитый океан, а эта медлительная речка – Коппермайн. Этот корабль – китобойное судно. </w:t>
      </w:r>
      <w:r w:rsidRPr="00953E0C">
        <w:rPr>
          <w:rFonts w:ascii="Times New Roman" w:hAnsi="Times New Roman"/>
          <w:i/>
          <w:sz w:val="28"/>
          <w:szCs w:val="28"/>
        </w:rPr>
        <w:t>(Садится на камень. Смотрит на рваные штаны. Колени его содраны до живого мяса)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Человек. </w:t>
      </w:r>
      <w:r w:rsidRPr="00953E0C">
        <w:rPr>
          <w:rFonts w:ascii="Times New Roman" w:hAnsi="Times New Roman"/>
          <w:sz w:val="28"/>
          <w:szCs w:val="28"/>
        </w:rPr>
        <w:t xml:space="preserve">Ружья нет, ножа нет. Всё потерял. </w:t>
      </w:r>
      <w:r w:rsidRPr="00953E0C">
        <w:rPr>
          <w:rFonts w:ascii="Times New Roman" w:hAnsi="Times New Roman"/>
          <w:i/>
          <w:sz w:val="28"/>
          <w:szCs w:val="28"/>
        </w:rPr>
        <w:t xml:space="preserve">(смотрит на часы) </w:t>
      </w:r>
      <w:r w:rsidRPr="00953E0C">
        <w:rPr>
          <w:rFonts w:ascii="Times New Roman" w:hAnsi="Times New Roman"/>
          <w:sz w:val="28"/>
          <w:szCs w:val="28"/>
        </w:rPr>
        <w:t>Уже одиннадцать часов. Должно быть, я не забывал заводить часы.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Закадровый текст. </w:t>
      </w:r>
      <w:r w:rsidRPr="00953E0C">
        <w:rPr>
          <w:rFonts w:ascii="Times New Roman" w:hAnsi="Times New Roman"/>
          <w:sz w:val="28"/>
          <w:szCs w:val="28"/>
        </w:rPr>
        <w:t xml:space="preserve">Я был спокоен. Несмотря на страшную слабость, боли я не чувствовал. Есть не хотелось. Сама эта мысль была неприятна мне. 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53E0C">
        <w:rPr>
          <w:rFonts w:ascii="Times New Roman" w:hAnsi="Times New Roman"/>
          <w:i/>
          <w:sz w:val="28"/>
          <w:szCs w:val="28"/>
        </w:rPr>
        <w:t>(Человек отрывает штанины до колен и обвязывает ими стёртые ступни. Он берёт спички из кисета, разжигает костёр и кипятит воду в ведре. Выпивает кипяток и ползёт на четвереньках)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>Средний план</w:t>
      </w:r>
      <w:r w:rsidRPr="00953E0C">
        <w:rPr>
          <w:rFonts w:ascii="Times New Roman" w:hAnsi="Times New Roman"/>
          <w:sz w:val="28"/>
          <w:szCs w:val="28"/>
        </w:rPr>
        <w:t>. Человек встаёт на ноги и медленно мучительно идёт, часто отдыхает. Следом тащится волк.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Закадровый текст. </w:t>
      </w:r>
      <w:r w:rsidRPr="00953E0C">
        <w:rPr>
          <w:rFonts w:ascii="Times New Roman" w:hAnsi="Times New Roman"/>
          <w:sz w:val="28"/>
          <w:szCs w:val="28"/>
        </w:rPr>
        <w:t xml:space="preserve">Море манило. Корабль звал. А я двигался очень медленно. В конце дня я понял, что продвинулся не больше, чем на четыре мили  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>Человек</w:t>
      </w:r>
      <w:r w:rsidRPr="00953E0C">
        <w:rPr>
          <w:rFonts w:ascii="Times New Roman" w:hAnsi="Times New Roman"/>
          <w:sz w:val="28"/>
          <w:szCs w:val="28"/>
        </w:rPr>
        <w:t xml:space="preserve"> (волку) Ха-ха! Что? не хватает сил, чтобы накинуться на меня? Посмотрим, кто кого переживёт!       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sz w:val="28"/>
          <w:szCs w:val="28"/>
        </w:rPr>
        <w:t xml:space="preserve"> </w:t>
      </w:r>
      <w:r w:rsidRPr="00953E0C">
        <w:rPr>
          <w:rFonts w:ascii="Times New Roman" w:hAnsi="Times New Roman"/>
          <w:b/>
          <w:sz w:val="28"/>
          <w:szCs w:val="28"/>
        </w:rPr>
        <w:t>Общий план.</w:t>
      </w:r>
      <w:r w:rsidRPr="00953E0C">
        <w:rPr>
          <w:rFonts w:ascii="Times New Roman" w:hAnsi="Times New Roman"/>
          <w:sz w:val="28"/>
          <w:szCs w:val="28"/>
        </w:rPr>
        <w:t xml:space="preserve"> Светит солнце. Блестит море. Корабль. Человек вновь, спотыкаясь и падая, бредёт к кораблю, иногда ест ягоды, всё время следит за волком.           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Крупный план. </w:t>
      </w:r>
      <w:r w:rsidRPr="00953E0C">
        <w:rPr>
          <w:rFonts w:ascii="Times New Roman" w:hAnsi="Times New Roman"/>
          <w:sz w:val="28"/>
          <w:szCs w:val="28"/>
        </w:rPr>
        <w:t xml:space="preserve"> На земле разбросаны кости. На мху видны следы лап волков, лежит шляпа и маленький кожаный мешочек с просыпавшимся золотым песком.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sz w:val="28"/>
          <w:szCs w:val="28"/>
        </w:rPr>
        <w:t xml:space="preserve"> </w:t>
      </w:r>
      <w:r w:rsidRPr="00953E0C">
        <w:rPr>
          <w:rFonts w:ascii="Times New Roman" w:hAnsi="Times New Roman"/>
          <w:b/>
          <w:sz w:val="28"/>
          <w:szCs w:val="28"/>
        </w:rPr>
        <w:t>Человек</w:t>
      </w:r>
      <w:r w:rsidRPr="00953E0C">
        <w:rPr>
          <w:rFonts w:ascii="Times New Roman" w:hAnsi="Times New Roman"/>
          <w:sz w:val="28"/>
          <w:szCs w:val="28"/>
        </w:rPr>
        <w:t xml:space="preserve">. (хрипло, страшно) Ха-ха! Я ещё посмеюсь над тобой, Билл! 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Закадровый текст. </w:t>
      </w:r>
      <w:r w:rsidRPr="00953E0C">
        <w:rPr>
          <w:rFonts w:ascii="Times New Roman" w:hAnsi="Times New Roman"/>
          <w:sz w:val="28"/>
          <w:szCs w:val="28"/>
        </w:rPr>
        <w:t>Я смотрел на эти кости и понимал, что это всё, что осталось от Билла.</w:t>
      </w:r>
      <w:r w:rsidRPr="00953E0C">
        <w:rPr>
          <w:rFonts w:ascii="Times New Roman" w:hAnsi="Times New Roman"/>
          <w:b/>
          <w:sz w:val="28"/>
          <w:szCs w:val="28"/>
        </w:rPr>
        <w:t xml:space="preserve"> 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>Человек</w:t>
      </w:r>
      <w:r w:rsidRPr="00953E0C">
        <w:rPr>
          <w:rFonts w:ascii="Times New Roman" w:hAnsi="Times New Roman"/>
          <w:sz w:val="28"/>
          <w:szCs w:val="28"/>
        </w:rPr>
        <w:t>. (хрипло, страшно) Ха-ха! Билл, Билл… Я не возьму твоего золота… И я не буду сосать твои кости…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Средний план. </w:t>
      </w:r>
      <w:r w:rsidRPr="00953E0C">
        <w:rPr>
          <w:rFonts w:ascii="Times New Roman" w:hAnsi="Times New Roman"/>
          <w:sz w:val="28"/>
          <w:szCs w:val="28"/>
        </w:rPr>
        <w:t>Герой подползает к небольшому озерку в поисках рыбы и видит своё отражение: лохматые волосы, грязное исцарапанное лицо, изодранная кожа. Пробует ведром поймать рыбку, но вскоре бросает это занятие.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Средний план. </w:t>
      </w:r>
      <w:r w:rsidRPr="00953E0C">
        <w:rPr>
          <w:rFonts w:ascii="Times New Roman" w:hAnsi="Times New Roman"/>
          <w:sz w:val="28"/>
          <w:szCs w:val="28"/>
        </w:rPr>
        <w:t>Человек медленно ползёт на четвереньках, оставляя кровавые следы. Падает без сознания. Чуть дальше волк зализывает кровавые следы.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Закадровый текст. </w:t>
      </w:r>
      <w:r w:rsidRPr="00953E0C">
        <w:rPr>
          <w:rFonts w:ascii="Times New Roman" w:hAnsi="Times New Roman"/>
          <w:sz w:val="28"/>
          <w:szCs w:val="28"/>
        </w:rPr>
        <w:t xml:space="preserve">Я видел, как волк подстерегает меня, но я не оставлял его без внимания. Я не хотел умирать от этого полумёртвого зверя, почти падали. Будь то здоровый волк, я бы не сопротивлялся.  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Крупный план. </w:t>
      </w:r>
      <w:r w:rsidRPr="00953E0C">
        <w:rPr>
          <w:rFonts w:ascii="Times New Roman" w:hAnsi="Times New Roman"/>
          <w:sz w:val="28"/>
          <w:szCs w:val="28"/>
        </w:rPr>
        <w:t>Человек ползёт и опять теряет сознание.  К нему подходит худой грязный волк. Он еле держится на ногах. Лижет щёку человека Человек приходит в себя, вскидывает руки, но ловит пустоту, так как волк отпрыгивает. Человек лежит с открытыми глазами, чутко прислушивается, на лице напряжение, ожидание.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Крупный план  </w:t>
      </w:r>
      <w:r w:rsidRPr="00953E0C">
        <w:rPr>
          <w:rFonts w:ascii="Times New Roman" w:hAnsi="Times New Roman"/>
          <w:sz w:val="28"/>
          <w:szCs w:val="28"/>
        </w:rPr>
        <w:t>Волк не сильно вонзает зубы в руку человека. Тот хватает волка за челюсть. Жилы на руках напрягаются, вены лбу надуваются. Человек делает усилие и из последних сил наваливается на волка, прижимается к шее волка.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Крупный план. </w:t>
      </w:r>
      <w:r w:rsidRPr="00953E0C">
        <w:rPr>
          <w:rFonts w:ascii="Times New Roman" w:hAnsi="Times New Roman"/>
          <w:sz w:val="28"/>
          <w:szCs w:val="28"/>
        </w:rPr>
        <w:t xml:space="preserve">Человек отрывается от волка и перекатывается на спину. Его рот в крови и шерсти. 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Закадровый текст.  </w:t>
      </w:r>
      <w:r w:rsidRPr="00953E0C">
        <w:rPr>
          <w:rFonts w:ascii="Times New Roman" w:hAnsi="Times New Roman"/>
          <w:sz w:val="28"/>
          <w:szCs w:val="28"/>
        </w:rPr>
        <w:t>Тёплая кровь… Мучительно и противно, ведь есть не хотелось… Но это нужно, чтобы выжить… Надо терпеть…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Средний план.  </w:t>
      </w:r>
      <w:r w:rsidRPr="00953E0C">
        <w:rPr>
          <w:rFonts w:ascii="Times New Roman" w:hAnsi="Times New Roman"/>
          <w:sz w:val="28"/>
          <w:szCs w:val="28"/>
        </w:rPr>
        <w:t>(чёрно-белые картины – сны)</w:t>
      </w:r>
    </w:p>
    <w:p w:rsidR="00CC1C3E" w:rsidRPr="00953E0C" w:rsidRDefault="00CC1C3E" w:rsidP="00953E0C">
      <w:pPr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i/>
          <w:sz w:val="28"/>
          <w:szCs w:val="28"/>
        </w:rPr>
        <w:t>Картина 1</w:t>
      </w:r>
      <w:r w:rsidRPr="00953E0C">
        <w:rPr>
          <w:rFonts w:ascii="Times New Roman" w:hAnsi="Times New Roman"/>
          <w:sz w:val="28"/>
          <w:szCs w:val="28"/>
        </w:rPr>
        <w:t>. Здоровые мужчины собираются в дорогу. Улыбаются, о чем-то говорят. В них едва угадываются наш герой и Билл.  Прощаются с семьёй, уходят в вещами.</w:t>
      </w:r>
    </w:p>
    <w:p w:rsidR="00CC1C3E" w:rsidRPr="00953E0C" w:rsidRDefault="00CC1C3E" w:rsidP="00953E0C">
      <w:pPr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i/>
          <w:sz w:val="28"/>
          <w:szCs w:val="28"/>
        </w:rPr>
        <w:t xml:space="preserve">Картина 2. </w:t>
      </w:r>
      <w:r w:rsidRPr="00953E0C">
        <w:rPr>
          <w:rFonts w:ascii="Times New Roman" w:hAnsi="Times New Roman"/>
          <w:sz w:val="28"/>
          <w:szCs w:val="28"/>
        </w:rPr>
        <w:t>Человек кричит «Билл! Билл! Постой! Не уходи!» Крупно: спина уходящего Билла. Он удаляется, постепенно уменьшаясь, скрывается вдали.</w:t>
      </w:r>
    </w:p>
    <w:p w:rsidR="00CC1C3E" w:rsidRPr="00953E0C" w:rsidRDefault="00CC1C3E" w:rsidP="00953E0C">
      <w:pPr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i/>
          <w:sz w:val="28"/>
          <w:szCs w:val="28"/>
        </w:rPr>
        <w:t>Картина 3.</w:t>
      </w:r>
      <w:r w:rsidRPr="00953E0C">
        <w:rPr>
          <w:rFonts w:ascii="Times New Roman" w:hAnsi="Times New Roman"/>
          <w:b/>
          <w:sz w:val="28"/>
          <w:szCs w:val="28"/>
        </w:rPr>
        <w:t xml:space="preserve">  </w:t>
      </w:r>
      <w:r w:rsidRPr="00953E0C">
        <w:rPr>
          <w:rFonts w:ascii="Times New Roman" w:hAnsi="Times New Roman"/>
          <w:sz w:val="28"/>
          <w:szCs w:val="28"/>
        </w:rPr>
        <w:t>Человек лежит на волке, пьёт его кровь.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Общий план. </w:t>
      </w:r>
      <w:r w:rsidRPr="00953E0C">
        <w:rPr>
          <w:rFonts w:ascii="Times New Roman" w:hAnsi="Times New Roman"/>
          <w:sz w:val="28"/>
          <w:szCs w:val="28"/>
        </w:rPr>
        <w:t>Человек ползёт по песку, едва передвигаясь. К нему бегут люди. Окружают его.  Несут на корабль.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53E0C">
        <w:rPr>
          <w:rFonts w:ascii="Times New Roman" w:hAnsi="Times New Roman"/>
          <w:i/>
          <w:sz w:val="28"/>
          <w:szCs w:val="28"/>
        </w:rPr>
        <w:t>(Музыка спокойная)</w:t>
      </w:r>
    </w:p>
    <w:p w:rsidR="00CC1C3E" w:rsidRPr="00953E0C" w:rsidRDefault="00CC1C3E" w:rsidP="00953E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Средний план. </w:t>
      </w:r>
      <w:r w:rsidRPr="00953E0C">
        <w:rPr>
          <w:rFonts w:ascii="Times New Roman" w:hAnsi="Times New Roman"/>
          <w:sz w:val="28"/>
          <w:szCs w:val="28"/>
        </w:rPr>
        <w:t>Человек на больничной койке. Вокруг него люди</w:t>
      </w:r>
    </w:p>
    <w:p w:rsidR="00CC1C3E" w:rsidRPr="00953E0C" w:rsidRDefault="00CC1C3E" w:rsidP="00953E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Закадровый текст. </w:t>
      </w:r>
      <w:r w:rsidRPr="00953E0C">
        <w:rPr>
          <w:rFonts w:ascii="Times New Roman" w:hAnsi="Times New Roman"/>
          <w:sz w:val="28"/>
          <w:szCs w:val="28"/>
        </w:rPr>
        <w:t>Меня спасли… Я выжил…</w:t>
      </w:r>
      <w:r w:rsidRPr="00953E0C">
        <w:rPr>
          <w:rFonts w:ascii="Times New Roman" w:hAnsi="Times New Roman"/>
          <w:b/>
          <w:sz w:val="28"/>
          <w:szCs w:val="28"/>
        </w:rPr>
        <w:t xml:space="preserve"> 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Средний план. </w:t>
      </w:r>
      <w:r w:rsidRPr="00953E0C">
        <w:rPr>
          <w:rFonts w:ascii="Times New Roman" w:hAnsi="Times New Roman"/>
          <w:sz w:val="28"/>
          <w:szCs w:val="28"/>
        </w:rPr>
        <w:t>Герой сидит за столом вместе учёными</w:t>
      </w:r>
      <w:r w:rsidRPr="00953E0C">
        <w:rPr>
          <w:rFonts w:ascii="Times New Roman" w:hAnsi="Times New Roman"/>
          <w:b/>
          <w:sz w:val="28"/>
          <w:szCs w:val="28"/>
        </w:rPr>
        <w:t xml:space="preserve"> </w:t>
      </w:r>
      <w:r w:rsidRPr="00953E0C">
        <w:rPr>
          <w:rFonts w:ascii="Times New Roman" w:hAnsi="Times New Roman"/>
          <w:sz w:val="28"/>
          <w:szCs w:val="28"/>
        </w:rPr>
        <w:t xml:space="preserve">Человек ест и смотрит с жадностью, как едят другие. 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>Человек.</w:t>
      </w:r>
      <w:r w:rsidRPr="00953E0C">
        <w:rPr>
          <w:rFonts w:ascii="Times New Roman" w:hAnsi="Times New Roman"/>
          <w:sz w:val="28"/>
          <w:szCs w:val="28"/>
        </w:rPr>
        <w:t xml:space="preserve"> Хватит ли провизии до конца плавания?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Повар. </w:t>
      </w:r>
      <w:r w:rsidRPr="00953E0C">
        <w:rPr>
          <w:rFonts w:ascii="Times New Roman" w:hAnsi="Times New Roman"/>
          <w:sz w:val="28"/>
          <w:szCs w:val="28"/>
        </w:rPr>
        <w:t>Хватит. Не беспокойся!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>Средний план</w:t>
      </w:r>
      <w:r w:rsidRPr="00953E0C">
        <w:rPr>
          <w:rFonts w:ascii="Times New Roman" w:hAnsi="Times New Roman"/>
          <w:sz w:val="28"/>
          <w:szCs w:val="28"/>
        </w:rPr>
        <w:t xml:space="preserve">. Человек берёт у моряков сухари. Они посмеиваются и дают. 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>Молодой учёный</w:t>
      </w:r>
      <w:r w:rsidRPr="00953E0C">
        <w:rPr>
          <w:rFonts w:ascii="Times New Roman" w:hAnsi="Times New Roman"/>
          <w:sz w:val="28"/>
          <w:szCs w:val="28"/>
        </w:rPr>
        <w:t xml:space="preserve">. Зачем тебе эти сухари? Куда ты их прячешь? Одному человеку не под силу съесть столько! 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sz w:val="28"/>
          <w:szCs w:val="28"/>
        </w:rPr>
        <w:t>Человек молчит, отворачивается, ему стыдно, но он прячет сухарь.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sz w:val="28"/>
          <w:szCs w:val="28"/>
        </w:rPr>
        <w:t>Пожилой учёный и молодой учёный стоят возле кровати. Поднимают матрас, обнаруживают в матрасе сухари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Молодой учёный. </w:t>
      </w:r>
      <w:r w:rsidRPr="00953E0C">
        <w:rPr>
          <w:rFonts w:ascii="Times New Roman" w:hAnsi="Times New Roman"/>
          <w:sz w:val="28"/>
          <w:szCs w:val="28"/>
        </w:rPr>
        <w:t>Он ведь в здравом уме! Зачем ему столько еды?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Пожилой учёный. </w:t>
      </w:r>
      <w:r w:rsidRPr="00953E0C">
        <w:rPr>
          <w:rFonts w:ascii="Times New Roman" w:hAnsi="Times New Roman"/>
          <w:sz w:val="28"/>
          <w:szCs w:val="28"/>
        </w:rPr>
        <w:t>Это скоро пройдёт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Закадровый текст. </w:t>
      </w:r>
      <w:r w:rsidRPr="00953E0C">
        <w:rPr>
          <w:rFonts w:ascii="Times New Roman" w:hAnsi="Times New Roman"/>
          <w:sz w:val="28"/>
          <w:szCs w:val="28"/>
        </w:rPr>
        <w:t>Это действительно прошло, прежде чем корабль стал на якорь в Сан-Франциско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 xml:space="preserve">Общий план. </w:t>
      </w:r>
      <w:r w:rsidRPr="00953E0C">
        <w:rPr>
          <w:rFonts w:ascii="Times New Roman" w:hAnsi="Times New Roman"/>
          <w:sz w:val="28"/>
          <w:szCs w:val="28"/>
        </w:rPr>
        <w:t>Корабль подходит к причалу. Даёт гудок</w:t>
      </w:r>
    </w:p>
    <w:p w:rsidR="00CC1C3E" w:rsidRPr="00953E0C" w:rsidRDefault="00CC1C3E" w:rsidP="00953E0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53E0C">
        <w:rPr>
          <w:rFonts w:ascii="Times New Roman" w:hAnsi="Times New Roman"/>
          <w:b/>
          <w:sz w:val="28"/>
          <w:szCs w:val="28"/>
        </w:rPr>
        <w:t>Средний план</w:t>
      </w:r>
      <w:r w:rsidRPr="00953E0C">
        <w:rPr>
          <w:rFonts w:ascii="Times New Roman" w:hAnsi="Times New Roman"/>
          <w:sz w:val="28"/>
          <w:szCs w:val="28"/>
        </w:rPr>
        <w:t>. Человек спускается по трапу. Он счастливо улыбается.</w:t>
      </w:r>
    </w:p>
    <w:p w:rsidR="00CC1C3E" w:rsidRPr="00953E0C" w:rsidRDefault="00CC1C3E" w:rsidP="00953E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1C3E" w:rsidRPr="00953E0C" w:rsidRDefault="00CC1C3E" w:rsidP="00953E0C">
      <w:pPr>
        <w:spacing w:after="0" w:line="240" w:lineRule="auto"/>
        <w:rPr>
          <w:sz w:val="28"/>
          <w:szCs w:val="28"/>
        </w:rPr>
      </w:pPr>
    </w:p>
    <w:sectPr w:rsidR="00CC1C3E" w:rsidRPr="00953E0C" w:rsidSect="00BD1315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C3E" w:rsidRDefault="00CC1C3E">
      <w:r>
        <w:separator/>
      </w:r>
    </w:p>
  </w:endnote>
  <w:endnote w:type="continuationSeparator" w:id="1">
    <w:p w:rsidR="00CC1C3E" w:rsidRDefault="00CC1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C3E" w:rsidRDefault="00CC1C3E" w:rsidP="005427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1C3E" w:rsidRDefault="00CC1C3E" w:rsidP="00953E0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C3E" w:rsidRDefault="00CC1C3E" w:rsidP="005427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C1C3E" w:rsidRDefault="00CC1C3E" w:rsidP="00953E0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C3E" w:rsidRDefault="00CC1C3E">
      <w:r>
        <w:separator/>
      </w:r>
    </w:p>
  </w:footnote>
  <w:footnote w:type="continuationSeparator" w:id="1">
    <w:p w:rsidR="00CC1C3E" w:rsidRDefault="00CC1C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4A8"/>
    <w:rsid w:val="0013590D"/>
    <w:rsid w:val="00143A8A"/>
    <w:rsid w:val="0017641D"/>
    <w:rsid w:val="001E1620"/>
    <w:rsid w:val="00284EB6"/>
    <w:rsid w:val="0054278F"/>
    <w:rsid w:val="005864A8"/>
    <w:rsid w:val="00621DDE"/>
    <w:rsid w:val="0067247E"/>
    <w:rsid w:val="006D6275"/>
    <w:rsid w:val="0070077F"/>
    <w:rsid w:val="008A62A5"/>
    <w:rsid w:val="00906EAE"/>
    <w:rsid w:val="009338EF"/>
    <w:rsid w:val="00946680"/>
    <w:rsid w:val="00953E0C"/>
    <w:rsid w:val="009C6678"/>
    <w:rsid w:val="009E4A14"/>
    <w:rsid w:val="00B93E54"/>
    <w:rsid w:val="00BD1315"/>
    <w:rsid w:val="00C77EC4"/>
    <w:rsid w:val="00CC1C3E"/>
    <w:rsid w:val="00CF3B0A"/>
    <w:rsid w:val="00E17208"/>
    <w:rsid w:val="00E363F5"/>
    <w:rsid w:val="00E910CD"/>
    <w:rsid w:val="00E94A24"/>
    <w:rsid w:val="00EC611D"/>
    <w:rsid w:val="00ED4A16"/>
    <w:rsid w:val="00F5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31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724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paragraph" w:styleId="Footer">
    <w:name w:val="footer"/>
    <w:basedOn w:val="Normal"/>
    <w:link w:val="FooterChar"/>
    <w:uiPriority w:val="99"/>
    <w:rsid w:val="00953E0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3971"/>
  </w:style>
  <w:style w:type="character" w:styleId="PageNumber">
    <w:name w:val="page number"/>
    <w:basedOn w:val="DefaultParagraphFont"/>
    <w:uiPriority w:val="99"/>
    <w:rsid w:val="00953E0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136</TotalTime>
  <Pages>3</Pages>
  <Words>802</Words>
  <Characters>4574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Comp</cp:lastModifiedBy>
  <cp:revision>9</cp:revision>
  <cp:lastPrinted>2012-11-15T10:06:00Z</cp:lastPrinted>
  <dcterms:created xsi:type="dcterms:W3CDTF">2012-11-14T14:37:00Z</dcterms:created>
  <dcterms:modified xsi:type="dcterms:W3CDTF">2012-11-15T10:06:00Z</dcterms:modified>
</cp:coreProperties>
</file>